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4F2" w:rsidRPr="00203CF3" w:rsidRDefault="006E14F2" w:rsidP="006E14F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  <w:u w:val="single"/>
        </w:rPr>
        <w:t>Peter NAPULTON</w:t>
      </w:r>
      <w:r w:rsidRPr="00203CF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203C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03CF3">
        <w:rPr>
          <w:rFonts w:ascii="Times New Roman" w:hAnsi="Times New Roman" w:cs="Times New Roman"/>
          <w:sz w:val="24"/>
          <w:szCs w:val="24"/>
        </w:rPr>
        <w:t>d.1505)</w:t>
      </w:r>
    </w:p>
    <w:p w:rsidR="006E14F2" w:rsidRPr="00203CF3" w:rsidRDefault="006E14F2" w:rsidP="006E14F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Harty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>, Kent.</w:t>
      </w:r>
    </w:p>
    <w:p w:rsidR="006E14F2" w:rsidRPr="00203CF3" w:rsidRDefault="006E14F2" w:rsidP="006E14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14F2" w:rsidRPr="00203CF3" w:rsidRDefault="006E14F2" w:rsidP="006E14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14F2" w:rsidRPr="00203CF3" w:rsidRDefault="006E14F2" w:rsidP="006E14F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ab/>
        <w:t>1505</w:t>
      </w:r>
      <w:r w:rsidRPr="00203CF3">
        <w:rPr>
          <w:rFonts w:ascii="Times New Roman" w:hAnsi="Times New Roman" w:cs="Times New Roman"/>
          <w:sz w:val="24"/>
          <w:szCs w:val="24"/>
        </w:rPr>
        <w:tab/>
        <w:t>Administration of his property and possessions was granted.  (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6E14F2" w:rsidRPr="00203CF3" w:rsidRDefault="006E14F2" w:rsidP="006E14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14F2" w:rsidRPr="00203CF3" w:rsidRDefault="006E14F2" w:rsidP="006E14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14F2" w:rsidRPr="00203CF3" w:rsidRDefault="006E14F2" w:rsidP="006E14F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>24 March 2016</w:t>
      </w:r>
    </w:p>
    <w:p w:rsidR="006B2F86" w:rsidRPr="00E71FC3" w:rsidRDefault="006E14F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4F2" w:rsidRDefault="006E14F2" w:rsidP="00E71FC3">
      <w:pPr>
        <w:spacing w:after="0" w:line="240" w:lineRule="auto"/>
      </w:pPr>
      <w:r>
        <w:separator/>
      </w:r>
    </w:p>
  </w:endnote>
  <w:endnote w:type="continuationSeparator" w:id="0">
    <w:p w:rsidR="006E14F2" w:rsidRDefault="006E14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4F2" w:rsidRDefault="006E14F2" w:rsidP="00E71FC3">
      <w:pPr>
        <w:spacing w:after="0" w:line="240" w:lineRule="auto"/>
      </w:pPr>
      <w:r>
        <w:separator/>
      </w:r>
    </w:p>
  </w:footnote>
  <w:footnote w:type="continuationSeparator" w:id="0">
    <w:p w:rsidR="006E14F2" w:rsidRDefault="006E14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4F2"/>
    <w:rsid w:val="006E14F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02572C-0D51-4C26-8EEC-AC809D89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2016-03-26T19:42:00Z</dcterms:created>
  <dcterms:modified xsi:type="dcterms:W3CDTF">2016-03-26T19:43:00Z</dcterms:modified>
</cp:coreProperties>
</file>